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C60E3C4">
                <wp:simplePos x="0" y="0"/>
                <wp:positionH relativeFrom="column">
                  <wp:posOffset>4054416</wp:posOffset>
                </wp:positionH>
                <wp:positionV relativeFrom="paragraph">
                  <wp:posOffset>-767751</wp:posOffset>
                </wp:positionV>
                <wp:extent cx="2332906" cy="762000"/>
                <wp:effectExtent l="0" t="0" r="1079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2906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1024"/>
                            <a:chOff x="9150" y="720"/>
                            <a:chExt cx="2010" cy="952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6F6F3CA" w14:textId="15C4EC5C" w:rsidR="00130549" w:rsidRPr="00535962" w:rsidRDefault="003B78F3" w:rsidP="00F7044E">
                                    <w:r w:rsidRPr="003B78F3">
                                      <w:rPr>
                                        <w:rStyle w:val="Style2"/>
                                      </w:rPr>
                                      <w:t>SUPBANCO-DAF-CM-2023-0074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19.25pt;margin-top:-60.45pt;width:183.7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1024" coordorigin="9150,720" coordsize="2010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6F6F3CA" w14:textId="15C4EC5C" w:rsidR="00130549" w:rsidRPr="00535962" w:rsidRDefault="003B78F3" w:rsidP="00F7044E">
                              <w:r w:rsidRPr="003B78F3">
                                <w:rPr>
                                  <w:rStyle w:val="Style2"/>
                                </w:rPr>
                                <w:t>SUPBANCO-DAF-CM-2023-0074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6B49" w14:textId="77777777" w:rsidR="00B25057" w:rsidRDefault="00B25057" w:rsidP="001007E7">
      <w:pPr>
        <w:spacing w:after="0" w:line="240" w:lineRule="auto"/>
      </w:pPr>
      <w:r>
        <w:separator/>
      </w:r>
    </w:p>
  </w:endnote>
  <w:endnote w:type="continuationSeparator" w:id="0">
    <w:p w14:paraId="4F449C7D" w14:textId="77777777" w:rsidR="00B25057" w:rsidRDefault="00B2505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9391F" w14:textId="77777777" w:rsidR="00B25057" w:rsidRDefault="00B25057" w:rsidP="001007E7">
      <w:pPr>
        <w:spacing w:after="0" w:line="240" w:lineRule="auto"/>
      </w:pPr>
      <w:r>
        <w:separator/>
      </w:r>
    </w:p>
  </w:footnote>
  <w:footnote w:type="continuationSeparator" w:id="0">
    <w:p w14:paraId="1C7F8388" w14:textId="77777777" w:rsidR="00B25057" w:rsidRDefault="00B2505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77197">
    <w:abstractNumId w:val="0"/>
  </w:num>
  <w:num w:numId="2" w16cid:durableId="204682088">
    <w:abstractNumId w:val="2"/>
  </w:num>
  <w:num w:numId="3" w16cid:durableId="204367569">
    <w:abstractNumId w:val="1"/>
  </w:num>
  <w:num w:numId="4" w16cid:durableId="280504418">
    <w:abstractNumId w:val="3"/>
  </w:num>
  <w:num w:numId="5" w16cid:durableId="147247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3170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303B2"/>
    <w:rsid w:val="00341484"/>
    <w:rsid w:val="00392351"/>
    <w:rsid w:val="00392F6D"/>
    <w:rsid w:val="003B78F3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4DB5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25057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044E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3BBC3B90-FC2C-49D7-9DC9-54C57C64C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B9F467-136A-45A0-B369-301073F69A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3CB112-7FDA-4681-832F-BB4805215D7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9</cp:revision>
  <cp:lastPrinted>2011-03-04T18:59:00Z</cp:lastPrinted>
  <dcterms:created xsi:type="dcterms:W3CDTF">2021-02-12T22:09:00Z</dcterms:created>
  <dcterms:modified xsi:type="dcterms:W3CDTF">2023-11-10T19:05:00Z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2023-11-10T19:05:25Z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784513d5-9641-4e7d-ae54-17dae2a53c54</vt:lpwstr>
  </property>
  <property fmtid="{D5CDD505-2E9C-101B-9397-08002B2CF9AE}" pid="9" name="MSIP_Label_81f5a2da-7ac4-4e60-a27b-a125ee74514f_ContentBits">
    <vt:lpwstr>0</vt:lpwstr>
  </property>
</Properties>
</file>